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E75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E75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E757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E757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E757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E757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E757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E7574" w:rsidRPr="00AE7574">
          <w:rPr>
            <w:b w:val="0"/>
          </w:rPr>
          <w:t xml:space="preserve"> 07143/004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E7574" w:rsidP="00232C8F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E7574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E7574" w:rsidRPr="00AE7574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E7574" w:rsidRPr="00AE7574">
          <w:rPr>
            <w:rStyle w:val="aa"/>
          </w:rPr>
          <w:t>2;</w:t>
        </w:r>
        <w:r w:rsidR="00AE7574" w:rsidRPr="00AE7574">
          <w:rPr>
            <w:u w:val="single"/>
          </w:rPr>
          <w:t xml:space="preserve">  07143/004, 07143/004-1А (07143/004)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E7574" w:rsidRPr="00AE757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E7574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E7574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E7574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E757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E757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E7574" w:rsidP="00C31869">
            <w:pPr>
              <w:jc w:val="center"/>
            </w:pPr>
            <w:r>
              <w:t>012-403-991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AE757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E7574" w:rsidRDefault="00AE7574" w:rsidP="00C31869">
            <w:pPr>
              <w:jc w:val="center"/>
            </w:pPr>
            <w:r>
              <w:t>014-300-430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574" w:rsidRPr="003947ED" w:rsidRDefault="00AE7574" w:rsidP="00AD14A4">
            <w:pPr>
              <w:rPr>
                <w:rStyle w:val="a7"/>
              </w:rPr>
            </w:pPr>
          </w:p>
        </w:tc>
      </w:tr>
      <w:tr w:rsidR="00AE757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E7574" w:rsidRDefault="00AE7574" w:rsidP="00C31869">
            <w:pPr>
              <w:jc w:val="center"/>
            </w:pPr>
            <w:r>
              <w:t>017-768-797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574" w:rsidRPr="003947ED" w:rsidRDefault="00AE7574" w:rsidP="00AD14A4">
            <w:pPr>
              <w:rPr>
                <w:rStyle w:val="a7"/>
              </w:rPr>
            </w:pPr>
          </w:p>
        </w:tc>
      </w:tr>
      <w:tr w:rsidR="00AE757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E7574" w:rsidRDefault="00AE7574" w:rsidP="00C31869">
            <w:pPr>
              <w:jc w:val="center"/>
            </w:pPr>
            <w:r>
              <w:t>003-696-449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574" w:rsidRPr="003947ED" w:rsidRDefault="00AE7574" w:rsidP="00AD14A4">
            <w:pPr>
              <w:rPr>
                <w:rStyle w:val="a7"/>
              </w:rPr>
            </w:pPr>
          </w:p>
        </w:tc>
      </w:tr>
      <w:tr w:rsidR="00AE757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E7574" w:rsidRDefault="00AE7574" w:rsidP="00C31869">
            <w:pPr>
              <w:jc w:val="center"/>
            </w:pPr>
            <w:r>
              <w:t>014-632-062 08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7574" w:rsidRPr="003947ED" w:rsidRDefault="00AE7574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E7574" w:rsidRPr="00AE7574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E7574" w:rsidRPr="00AE7574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E757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E757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AE75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E757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E75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E757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05C60" w:rsidRPr="00205C60">
          <w:rPr>
            <w:i/>
            <w:u w:val="single"/>
          </w:rPr>
          <w:t>1. Рекомендации по улучшению и оздоровлению условий труда:</w:t>
        </w:r>
        <w:r w:rsidR="00205C60" w:rsidRPr="00205C6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05C60" w:rsidRPr="00205C60">
          <w:rPr>
            <w:i/>
            <w:u w:val="single"/>
          </w:rPr>
          <w:tab/>
          <w:t>   </w:t>
        </w:r>
        <w:r w:rsidR="00205C60" w:rsidRPr="00205C6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05C60" w:rsidRPr="00205C60">
          <w:rPr>
            <w:i/>
            <w:u w:val="single"/>
          </w:rPr>
          <w:tab/>
          <w:t>   </w:t>
        </w:r>
        <w:r w:rsidR="00205C60" w:rsidRPr="00205C6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05C60" w:rsidRPr="00205C6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05C60" w:rsidRPr="00205C60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E757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E757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E757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E757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E757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E757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205C60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E757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E7574" w:rsidP="004E51DC">
            <w:pPr>
              <w:pStyle w:val="a8"/>
            </w:pPr>
            <w:r>
              <w:t>Червоненко Наталья Анатольевна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AE757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E757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EF07A3">
            <w:pPr>
              <w:pStyle w:val="a8"/>
            </w:pPr>
            <w:r>
              <w:t>Патложа Вера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E7574" w:rsidRPr="00AE7574" w:rsidRDefault="00AE7574" w:rsidP="00EF07A3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EF07A3">
            <w:pPr>
              <w:pStyle w:val="a8"/>
            </w:pPr>
            <w:r>
              <w:t>Максимова Ольга Геннадьевна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E7574" w:rsidRPr="00AE7574" w:rsidRDefault="00AE7574" w:rsidP="00EF07A3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EF07A3">
            <w:pPr>
              <w:pStyle w:val="a8"/>
            </w:pPr>
            <w:r>
              <w:t>Зябирова Алла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E7574" w:rsidRPr="00AE7574" w:rsidRDefault="00AE7574" w:rsidP="00EF07A3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EF07A3">
            <w:pPr>
              <w:pStyle w:val="a8"/>
            </w:pPr>
            <w:r>
              <w:t>Горбачева Любовь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574" w:rsidRPr="00AE7574" w:rsidRDefault="00AE7574" w:rsidP="004E51DC">
            <w:pPr>
              <w:pStyle w:val="a8"/>
            </w:pPr>
          </w:p>
        </w:tc>
      </w:tr>
      <w:tr w:rsidR="00AE7574" w:rsidRPr="00AE7574" w:rsidTr="00AE757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E7574" w:rsidRPr="00AE7574" w:rsidRDefault="00AE7574" w:rsidP="00EF07A3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E7574" w:rsidRPr="00AE7574" w:rsidRDefault="00AE7574" w:rsidP="004E51DC">
            <w:pPr>
              <w:pStyle w:val="a8"/>
              <w:rPr>
                <w:vertAlign w:val="superscript"/>
              </w:rPr>
            </w:pPr>
            <w:r w:rsidRPr="00AE7574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E75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8025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80250" w:rsidRPr="00C31869">
            <w:rPr>
              <w:rStyle w:val="ad"/>
              <w:sz w:val="20"/>
              <w:szCs w:val="20"/>
            </w:rPr>
            <w:fldChar w:fldCharType="separate"/>
          </w:r>
          <w:r w:rsidR="00AE7574">
            <w:rPr>
              <w:rStyle w:val="ad"/>
              <w:noProof/>
              <w:sz w:val="20"/>
              <w:szCs w:val="20"/>
            </w:rPr>
            <w:t>1</w:t>
          </w:r>
          <w:r w:rsidR="0058025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E7574" w:rsidRPr="00AE757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04, 07143/004-1А (07143/004)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E11893E219C4999B9D52FB0CDE7A678"/>
    <w:docVar w:name="rm_id" w:val="168"/>
    <w:docVar w:name="rm_name" w:val="                                          "/>
    <w:docVar w:name="rm_number" w:val=" 07143/00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05C60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80250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3BB6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52F7D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7574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B3A61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2016-10-17T08:13:00Z</dcterms:created>
  <dcterms:modified xsi:type="dcterms:W3CDTF">2016-10-18T09:16:00Z</dcterms:modified>
</cp:coreProperties>
</file>